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BBB2FA" w14:textId="144DBB87" w:rsidR="0039408C" w:rsidRDefault="003B2A01" w:rsidP="0039408C">
      <w:pPr>
        <w:pStyle w:val="Title"/>
        <w:jc w:val="center"/>
      </w:pPr>
      <w:r>
        <w:t>Tutorial</w:t>
      </w:r>
      <w:r w:rsidR="00BE7EF7">
        <w:t xml:space="preserve"> D</w:t>
      </w:r>
      <w:r>
        <w:t xml:space="preserve">: </w:t>
      </w:r>
      <w:r w:rsidR="00BE7EF7">
        <w:t>Data Manipulation in HBase</w:t>
      </w:r>
    </w:p>
    <w:p w14:paraId="41CE042D" w14:textId="77777777" w:rsidR="0039408C" w:rsidRPr="00C64BF7" w:rsidRDefault="0039408C" w:rsidP="0039408C">
      <w:pPr>
        <w:pStyle w:val="ListParagraph"/>
      </w:pPr>
    </w:p>
    <w:p w14:paraId="4386E71C" w14:textId="2DF32781" w:rsidR="00BE7EF7" w:rsidRDefault="00BE7EF7" w:rsidP="00BE7EF7">
      <w:pPr>
        <w:ind w:firstLine="720"/>
      </w:pPr>
      <w:r>
        <w:t xml:space="preserve">This tutorial involves performing several data manipulation operations on a table named </w:t>
      </w:r>
      <w:r w:rsidRPr="00E4363B">
        <w:rPr>
          <w:rStyle w:val="Code"/>
        </w:rPr>
        <w:t>customers</w:t>
      </w:r>
      <w:r>
        <w:t xml:space="preserve">. Box </w:t>
      </w:r>
      <w:r>
        <w:t xml:space="preserve">1 </w:t>
      </w:r>
      <w:r>
        <w:t xml:space="preserve">shows several </w:t>
      </w:r>
      <w:r w:rsidRPr="00E4363B">
        <w:rPr>
          <w:rStyle w:val="Code"/>
        </w:rPr>
        <w:t>get</w:t>
      </w:r>
      <w:r>
        <w:t xml:space="preserve"> commands that can be used to retrieve customer information based on given criteria. For example, line 1 retrieves the latest information about the customer located in row 172. The results are displayed in Figure </w:t>
      </w:r>
      <w:r>
        <w:t>1</w:t>
      </w:r>
      <w:r>
        <w:t xml:space="preserve">. Line 2 displays the information about customer 171 within a given time range, as shown in Figure </w:t>
      </w:r>
      <w:r>
        <w:t>2</w:t>
      </w:r>
      <w:r>
        <w:t xml:space="preserve">. Lines 3, 4, and 5 display the zip code, the first and last name, and the second version of the mobile phone, respectively, as shown in Figure </w:t>
      </w:r>
      <w:r>
        <w:t>3</w:t>
      </w:r>
      <w:r>
        <w:t xml:space="preserve">. Line 6 shows the first and last name of customers starting from row 171, and the results are shown in Figure </w:t>
      </w:r>
      <w:r>
        <w:t>4</w:t>
      </w:r>
      <w:r>
        <w:t xml:space="preserve">. Finally, line 7 shows the last name of the customers within a given time range, and the results are shown in Figure </w:t>
      </w:r>
      <w:r>
        <w:t>5</w:t>
      </w:r>
      <w:r>
        <w:t>.</w:t>
      </w:r>
    </w:p>
    <w:p w14:paraId="295CF151" w14:textId="77777777" w:rsidR="00BE7EF7" w:rsidRDefault="00BE7EF7" w:rsidP="00BE7EF7">
      <w:pPr>
        <w:pStyle w:val="NoSpacing"/>
        <w:keepNext/>
        <w:jc w:val="center"/>
      </w:pPr>
      <w:r>
        <w:rPr>
          <w:noProof/>
        </w:rPr>
        <mc:AlternateContent>
          <mc:Choice Requires="wps">
            <w:drawing>
              <wp:inline distT="0" distB="0" distL="0" distR="0" wp14:anchorId="0F490E36" wp14:editId="00B2EDAF">
                <wp:extent cx="5832499" cy="1689904"/>
                <wp:effectExtent l="0" t="0" r="9525" b="10160"/>
                <wp:docPr id="212787877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832499" cy="1689904"/>
                        </a:xfrm>
                        <a:prstGeom prst="rect">
                          <a:avLst/>
                        </a:prstGeom>
                        <a:solidFill>
                          <a:srgbClr val="C6D9F1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8AF9DB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):001:0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get 'customers', '172'</w:t>
                            </w:r>
                          </w:p>
                          <w:p w14:paraId="1BA00700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):004:0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get 'customers', '171', {TIMERANGE =&gt; [1480873591611, 1680891571114]}</w:t>
                            </w:r>
                          </w:p>
                          <w:p w14:paraId="65394691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):006:0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get 'customers', '171', {COLUMN =&gt; '</w:t>
                            </w: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cf:ZIP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'}</w:t>
                            </w:r>
                          </w:p>
                          <w:p w14:paraId="61551206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):007:0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get 'customers', '172', {COLUMN =&gt; ['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cf:FN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', 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cf:LN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']}</w:t>
                            </w:r>
                          </w:p>
                          <w:p w14:paraId="17A158DB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):011:0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get 'customers', '172', {COLUMN =&gt; 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cf:MOBILE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', VERSIONS =&gt; 2}</w:t>
                            </w:r>
                          </w:p>
                          <w:p w14:paraId="23DA99E2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):012:0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&gt; scan 'customers', {COLUMNS =&gt; ['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cf:FN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', 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cf:LN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  <w:t>'], STARTROW =&gt; '171'}</w:t>
                            </w:r>
                          </w:p>
                          <w:p w14:paraId="144E4227" w14:textId="77777777" w:rsidR="00BE7EF7" w:rsidRPr="001C1748" w:rsidRDefault="00BE7EF7" w:rsidP="00BE7EF7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Calibri" w:hAnsi="Calibri" w:cs="Calibri"/>
                                <w:i/>
                                <w:color w:val="000000"/>
                              </w:rPr>
                            </w:pPr>
                            <w:proofErr w:type="spell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hbase</w:t>
                            </w:r>
                            <w:proofErr w:type="spell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(main</w:t>
                            </w:r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):015:0</w:t>
                            </w:r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&gt; scan 'customers', {COLUMNS =&gt; '</w:t>
                            </w:r>
                            <w:proofErr w:type="spellStart"/>
                            <w:proofErr w:type="gramStart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cf:LN</w:t>
                            </w:r>
                            <w:proofErr w:type="spellEnd"/>
                            <w:proofErr w:type="gramEnd"/>
                            <w:r w:rsidRPr="001C1748">
                              <w:rPr>
                                <w:rFonts w:ascii="Calibri" w:hAnsi="Calibri" w:cs="Calibri"/>
                                <w:i/>
                                <w:color w:val="000000"/>
                                <w:szCs w:val="32"/>
                              </w:rPr>
                              <w:t>', TIMERANGE =&gt; [1480873591611, 1680891571114]}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F490E36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width:459.25pt;height:13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" fillcolor="#c6d9f1" strokeweight=".5pt">
                <v:path arrowok="t"/>
                <v:textbox style="mso-fit-shape-to-text:t">
                  <w:txbxContent>
                    <w:p w14:paraId="118AF9DB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):001:0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get 'customers', '172'</w:t>
                      </w:r>
                    </w:p>
                    <w:p w14:paraId="1BA00700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):004:0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get 'customers', '171', {TIMERANGE =&gt; [1480873591611, 1680891571114]}</w:t>
                      </w:r>
                    </w:p>
                    <w:p w14:paraId="65394691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):006:0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get 'customers', '171', {COLUMN =&gt; '</w:t>
                      </w: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cf:ZIP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'}</w:t>
                      </w:r>
                    </w:p>
                    <w:p w14:paraId="61551206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):007:0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get 'customers', '172', {COLUMN =&gt; ['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cf:FN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', 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cf:LN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']}</w:t>
                      </w:r>
                    </w:p>
                    <w:p w14:paraId="17A158DB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):011:0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get 'customers', '172', {COLUMN =&gt; 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cf:MOBILE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', VERSIONS =&gt; 2}</w:t>
                      </w:r>
                    </w:p>
                    <w:p w14:paraId="23DA99E2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):012:0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&gt; scan 'customers', {COLUMNS =&gt; ['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cf:FN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', 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cf:LN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</w:rPr>
                        <w:t>'], STARTROW =&gt; '171'}</w:t>
                      </w:r>
                    </w:p>
                    <w:p w14:paraId="144E4227" w14:textId="77777777" w:rsidR="00BE7EF7" w:rsidRPr="001C1748" w:rsidRDefault="00BE7EF7" w:rsidP="00BE7EF7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Calibri" w:hAnsi="Calibri" w:cs="Calibri"/>
                          <w:i/>
                          <w:color w:val="000000"/>
                        </w:rPr>
                      </w:pPr>
                      <w:proofErr w:type="spell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hbase</w:t>
                      </w:r>
                      <w:proofErr w:type="spell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(main</w:t>
                      </w:r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):015:0</w:t>
                      </w:r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&gt; scan 'customers', {COLUMNS =&gt; '</w:t>
                      </w:r>
                      <w:proofErr w:type="spellStart"/>
                      <w:proofErr w:type="gramStart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cf:LN</w:t>
                      </w:r>
                      <w:proofErr w:type="spellEnd"/>
                      <w:proofErr w:type="gramEnd"/>
                      <w:r w:rsidRPr="001C1748">
                        <w:rPr>
                          <w:rFonts w:ascii="Calibri" w:hAnsi="Calibri" w:cs="Calibri"/>
                          <w:i/>
                          <w:color w:val="000000"/>
                          <w:szCs w:val="32"/>
                        </w:rPr>
                        <w:t>', TIMERANGE =&gt; [1480873591611, 1680891571114]}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DA28997" w14:textId="542704A8" w:rsidR="00BE7EF7" w:rsidRDefault="00BE7EF7" w:rsidP="00BE7EF7">
      <w:pPr>
        <w:pStyle w:val="Caption"/>
      </w:pPr>
      <w:r>
        <w:t xml:space="preserve">Box </w:t>
      </w:r>
      <w:r>
        <w:t>1:</w:t>
      </w:r>
      <w:r>
        <w:t xml:space="preserve"> </w:t>
      </w:r>
      <w:r w:rsidRPr="00222B17">
        <w:t xml:space="preserve">Data Manipulation Commands on the HBase Table </w:t>
      </w:r>
      <w:r w:rsidRPr="00E4363B">
        <w:rPr>
          <w:rStyle w:val="Code"/>
        </w:rPr>
        <w:t>customers</w:t>
      </w:r>
    </w:p>
    <w:p w14:paraId="0F85458B" w14:textId="77777777" w:rsidR="00BE7EF7" w:rsidRDefault="00BE7EF7" w:rsidP="00BE7EF7">
      <w:pPr>
        <w:pStyle w:val="NoSpacing"/>
      </w:pPr>
    </w:p>
    <w:p w14:paraId="06C99754" w14:textId="77777777" w:rsidR="00BE7EF7" w:rsidRDefault="00BE7EF7" w:rsidP="00BE7EF7">
      <w:pPr>
        <w:pStyle w:val="NoSpacing"/>
        <w:jc w:val="center"/>
      </w:pPr>
    </w:p>
    <w:p w14:paraId="7EBF1CF8" w14:textId="77777777" w:rsidR="00BE7EF7" w:rsidRDefault="00BE7EF7" w:rsidP="00BE7EF7">
      <w:pPr>
        <w:pStyle w:val="NoSpacing"/>
        <w:keepNext/>
        <w:jc w:val="center"/>
      </w:pPr>
      <w:r>
        <w:rPr>
          <w:noProof/>
        </w:rPr>
        <w:drawing>
          <wp:inline distT="0" distB="0" distL="0" distR="0" wp14:anchorId="6B5511A9" wp14:editId="39937E5A">
            <wp:extent cx="5024866" cy="2752314"/>
            <wp:effectExtent l="12700" t="12700" r="17145" b="16510"/>
            <wp:docPr id="660089870" name="Picture 660089870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89870" name="Screen Shot 2020-06-01 at 4.42.52 P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6959" cy="276989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4C763C9" w14:textId="1EC47FE1" w:rsidR="00BE7EF7" w:rsidRDefault="00BE7EF7" w:rsidP="00BE7EF7">
      <w:pPr>
        <w:pStyle w:val="Caption"/>
      </w:pPr>
      <w:r>
        <w:t xml:space="preserve">Figure </w:t>
      </w:r>
      <w:r>
        <w:t>1:</w:t>
      </w:r>
      <w:r>
        <w:t xml:space="preserve"> Customer Record in Row 172</w:t>
      </w:r>
    </w:p>
    <w:p w14:paraId="704BDC13" w14:textId="77777777" w:rsidR="00BE7EF7" w:rsidRDefault="00BE7EF7" w:rsidP="00BE7EF7"/>
    <w:p w14:paraId="2946BEBD" w14:textId="77777777" w:rsidR="00BE7EF7" w:rsidRDefault="00BE7EF7" w:rsidP="00BE7EF7">
      <w:pPr>
        <w:keepNext/>
        <w:jc w:val="center"/>
      </w:pPr>
      <w:r>
        <w:lastRenderedPageBreak/>
        <w:drawing>
          <wp:inline distT="0" distB="0" distL="0" distR="0" wp14:anchorId="6A630E98" wp14:editId="7533DD7E">
            <wp:extent cx="5165571" cy="2661052"/>
            <wp:effectExtent l="12700" t="12700" r="16510" b="19050"/>
            <wp:docPr id="660089869" name="Picture 660089869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89869" name="Screen Shot 2020-06-01 at 4.43.34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0552" cy="267392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A10197A" w14:textId="084DD5AE" w:rsidR="00BE7EF7" w:rsidRDefault="00BE7EF7" w:rsidP="00BE7EF7">
      <w:pPr>
        <w:pStyle w:val="Caption"/>
      </w:pPr>
      <w:r>
        <w:t xml:space="preserve">Figure </w:t>
      </w:r>
      <w:r>
        <w:t>2:</w:t>
      </w:r>
      <w:r>
        <w:t xml:space="preserve"> Customer 171 Records Within a Given Time Range</w:t>
      </w:r>
    </w:p>
    <w:p w14:paraId="76AE155D" w14:textId="77777777" w:rsidR="00BE7EF7" w:rsidRPr="001A4DDF" w:rsidRDefault="00BE7EF7" w:rsidP="00BE7EF7"/>
    <w:p w14:paraId="0F768BE5" w14:textId="77777777" w:rsidR="00BE7EF7" w:rsidRDefault="00BE7EF7" w:rsidP="00BE7EF7">
      <w:pPr>
        <w:keepNext/>
        <w:jc w:val="center"/>
      </w:pPr>
      <w:r>
        <w:drawing>
          <wp:inline distT="0" distB="0" distL="0" distR="0" wp14:anchorId="61C529C6" wp14:editId="63E08CA2">
            <wp:extent cx="4904114" cy="2738813"/>
            <wp:effectExtent l="12700" t="12700" r="10795" b="17145"/>
            <wp:docPr id="660089867" name="Picture 66008986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89867" name="Screen Shot 2020-06-01 at 4.44.41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899" cy="276940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E19473" w14:textId="60245B1B" w:rsidR="00BE7EF7" w:rsidRDefault="00BE7EF7" w:rsidP="00BE7EF7">
      <w:pPr>
        <w:pStyle w:val="Caption"/>
      </w:pPr>
      <w:r>
        <w:t xml:space="preserve">Figure </w:t>
      </w:r>
      <w:r>
        <w:t>3:</w:t>
      </w:r>
      <w:r>
        <w:t xml:space="preserve"> Retrieving Specific Information</w:t>
      </w:r>
    </w:p>
    <w:p w14:paraId="5608EBD3" w14:textId="77777777" w:rsidR="00BE7EF7" w:rsidRPr="0036252D" w:rsidRDefault="00BE7EF7" w:rsidP="00BE7EF7"/>
    <w:p w14:paraId="2F4BD4A5" w14:textId="77777777" w:rsidR="00BE7EF7" w:rsidRDefault="00BE7EF7" w:rsidP="00BE7EF7">
      <w:pPr>
        <w:keepNext/>
        <w:jc w:val="center"/>
      </w:pPr>
      <w:r w:rsidRPr="00244DBB">
        <w:lastRenderedPageBreak/>
        <w:drawing>
          <wp:inline distT="0" distB="0" distL="0" distR="0" wp14:anchorId="38801EC9" wp14:editId="2629C922">
            <wp:extent cx="5727700" cy="5435600"/>
            <wp:effectExtent l="0" t="0" r="0" b="0"/>
            <wp:docPr id="30" name="Picture 30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screenshot of a cell phone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64B4" w:rsidDel="002C7741">
        <w:t xml:space="preserve"> </w:t>
      </w:r>
    </w:p>
    <w:p w14:paraId="0B29935D" w14:textId="436AF70D" w:rsidR="00BE7EF7" w:rsidRDefault="00BE7EF7" w:rsidP="00BE7EF7">
      <w:pPr>
        <w:pStyle w:val="Caption"/>
      </w:pPr>
      <w:r>
        <w:t xml:space="preserve">Figure </w:t>
      </w:r>
      <w:r>
        <w:t>4:</w:t>
      </w:r>
      <w:r>
        <w:t xml:space="preserve"> Information About First and Last Name of Customers, Starting in Row 171</w:t>
      </w:r>
    </w:p>
    <w:p w14:paraId="55070CF5" w14:textId="77777777" w:rsidR="00BE7EF7" w:rsidRDefault="00BE7EF7" w:rsidP="00BE7EF7"/>
    <w:p w14:paraId="0A88F95C" w14:textId="77777777" w:rsidR="00BE7EF7" w:rsidRDefault="00BE7EF7" w:rsidP="00BE7EF7">
      <w:pPr>
        <w:keepNext/>
        <w:jc w:val="center"/>
      </w:pPr>
      <w:r w:rsidRPr="00B5314B">
        <w:lastRenderedPageBreak/>
        <w:drawing>
          <wp:inline distT="0" distB="0" distL="0" distR="0" wp14:anchorId="2C15D51A" wp14:editId="5C9CFF51">
            <wp:extent cx="5461000" cy="3073400"/>
            <wp:effectExtent l="0" t="0" r="0" b="0"/>
            <wp:docPr id="44" name="Picture 4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screenshot of a cell pho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6100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64B4" w:rsidDel="007D64B4">
        <w:t xml:space="preserve"> </w:t>
      </w:r>
    </w:p>
    <w:p w14:paraId="43D2F68B" w14:textId="6AFF1B7E" w:rsidR="00BE7EF7" w:rsidRDefault="00BE7EF7" w:rsidP="00BE7EF7">
      <w:pPr>
        <w:pStyle w:val="Caption"/>
      </w:pPr>
      <w:r>
        <w:t xml:space="preserve">Figure </w:t>
      </w:r>
      <w:r>
        <w:t>5:</w:t>
      </w:r>
      <w:r>
        <w:t xml:space="preserve"> Last Name of Customers Within a Given Time Range</w:t>
      </w:r>
    </w:p>
    <w:p w14:paraId="178306A5" w14:textId="77777777" w:rsidR="0039408C" w:rsidRPr="0039408C" w:rsidRDefault="0039408C" w:rsidP="0039408C"/>
    <w:sectPr w:rsidR="0039408C" w:rsidRPr="0039408C">
      <w:headerReference w:type="default" r:id="rId12"/>
      <w:footerReference w:type="default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D80B8A" w14:textId="77777777" w:rsidR="00DD4956" w:rsidRDefault="00DD4956" w:rsidP="00A601B3">
      <w:pPr>
        <w:spacing w:after="0" w:line="240" w:lineRule="auto"/>
      </w:pPr>
      <w:r>
        <w:separator/>
      </w:r>
    </w:p>
  </w:endnote>
  <w:endnote w:type="continuationSeparator" w:id="0">
    <w:p w14:paraId="007D8367" w14:textId="77777777" w:rsidR="00DD4956" w:rsidRDefault="00DD4956" w:rsidP="00A601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7E3D7" w14:textId="77777777" w:rsidR="00A601B3" w:rsidRDefault="00A601B3">
    <w:pPr>
      <w:pStyle w:val="Footer"/>
    </w:pPr>
    <w:r>
      <w:t>© Arben Asllani and Chris Kreider 202</w:t>
    </w:r>
    <w:r w:rsidR="00E51B7E">
      <w:t>6</w:t>
    </w:r>
    <w:r>
      <w:tab/>
    </w:r>
    <w:r>
      <w:tab/>
    </w:r>
    <w:r>
      <w:rPr>
        <w:noProof/>
      </w:rPr>
      <w:drawing>
        <wp:inline distT="0" distB="0" distL="0" distR="0" wp14:anchorId="5AFBEE15" wp14:editId="0DE96F41">
          <wp:extent cx="749300" cy="345380"/>
          <wp:effectExtent l="0" t="0" r="0" b="0"/>
          <wp:docPr id="989057242" name="Picture 1" descr="Prospect Press | Textbooks for Information Systems Curriculu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ospect Press | Textbooks for Information Systems Curriculu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147" cy="34945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8E67DD" w14:textId="77777777" w:rsidR="00DD4956" w:rsidRDefault="00DD4956" w:rsidP="00A601B3">
      <w:pPr>
        <w:spacing w:after="0" w:line="240" w:lineRule="auto"/>
      </w:pPr>
      <w:r>
        <w:separator/>
      </w:r>
    </w:p>
  </w:footnote>
  <w:footnote w:type="continuationSeparator" w:id="0">
    <w:p w14:paraId="6604E71F" w14:textId="77777777" w:rsidR="00DD4956" w:rsidRDefault="00DD4956" w:rsidP="00A601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9D2012" w14:textId="2F8686D6" w:rsidR="00A601B3" w:rsidRDefault="0039408C">
    <w:pPr>
      <w:pStyle w:val="Header"/>
    </w:pPr>
    <w:r>
      <w:t xml:space="preserve">Chapter </w:t>
    </w:r>
    <w:r w:rsidR="00BE7EF7">
      <w:t>9</w:t>
    </w:r>
    <w:r w:rsidR="00A601B3">
      <w:tab/>
    </w:r>
    <w:r w:rsidR="00E51B7E">
      <w:t>Tutorial</w:t>
    </w:r>
    <w:r w:rsidR="00BE7EF7">
      <w:t xml:space="preserve"> D</w:t>
    </w:r>
    <w:r w:rsidR="00E51B7E">
      <w:t xml:space="preserve">: </w:t>
    </w:r>
    <w:r w:rsidR="00BE7EF7">
      <w:t>Data Manipulation in HBase</w:t>
    </w:r>
    <w:r w:rsidR="00A601B3">
      <w:tab/>
      <w:t>Big Data Technologies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0035C6"/>
    <w:multiLevelType w:val="hybridMultilevel"/>
    <w:tmpl w:val="44562B3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2C93189"/>
    <w:multiLevelType w:val="hybridMultilevel"/>
    <w:tmpl w:val="1146F49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335D2F"/>
    <w:multiLevelType w:val="hybridMultilevel"/>
    <w:tmpl w:val="1E005B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9107118">
    <w:abstractNumId w:val="2"/>
  </w:num>
  <w:num w:numId="2" w16cid:durableId="2107580639">
    <w:abstractNumId w:val="1"/>
  </w:num>
  <w:num w:numId="3" w16cid:durableId="18484747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7EF7"/>
    <w:rsid w:val="00132C66"/>
    <w:rsid w:val="001F1420"/>
    <w:rsid w:val="0039408C"/>
    <w:rsid w:val="003B2A01"/>
    <w:rsid w:val="00412966"/>
    <w:rsid w:val="0043231B"/>
    <w:rsid w:val="006B02D0"/>
    <w:rsid w:val="006E5802"/>
    <w:rsid w:val="00782B02"/>
    <w:rsid w:val="00820076"/>
    <w:rsid w:val="008374EE"/>
    <w:rsid w:val="00A601B3"/>
    <w:rsid w:val="00A83FE7"/>
    <w:rsid w:val="00AA7BE9"/>
    <w:rsid w:val="00AD0AF5"/>
    <w:rsid w:val="00B12613"/>
    <w:rsid w:val="00B87104"/>
    <w:rsid w:val="00BE7EF7"/>
    <w:rsid w:val="00C60F0A"/>
    <w:rsid w:val="00DA1D5E"/>
    <w:rsid w:val="00DD4956"/>
    <w:rsid w:val="00E51B7E"/>
    <w:rsid w:val="00F137F2"/>
    <w:rsid w:val="00F67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2C2429"/>
  <w15:chartTrackingRefBased/>
  <w15:docId w15:val="{14A28218-2E65-774E-B48F-EBE3D03945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601B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601B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601B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601B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A601B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A601B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601B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601B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601B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601B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A601B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601B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601B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601B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601B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601B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601B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601B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601B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601B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601B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601B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601B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601B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601B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601B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601B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601B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601B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601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601B3"/>
  </w:style>
  <w:style w:type="paragraph" w:styleId="Footer">
    <w:name w:val="footer"/>
    <w:basedOn w:val="Normal"/>
    <w:link w:val="FooterChar"/>
    <w:uiPriority w:val="99"/>
    <w:unhideWhenUsed/>
    <w:rsid w:val="00A601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601B3"/>
  </w:style>
  <w:style w:type="character" w:styleId="Hyperlink">
    <w:name w:val="Hyperlink"/>
    <w:basedOn w:val="DefaultParagraphFont"/>
    <w:uiPriority w:val="99"/>
    <w:unhideWhenUsed/>
    <w:rsid w:val="0039408C"/>
    <w:rPr>
      <w:color w:val="467886" w:themeColor="hyperlink"/>
      <w:u w:val="single"/>
    </w:rPr>
  </w:style>
  <w:style w:type="paragraph" w:styleId="NoSpacing">
    <w:name w:val="No Spacing"/>
    <w:aliases w:val="Tables and Boxes"/>
    <w:uiPriority w:val="1"/>
    <w:qFormat/>
    <w:rsid w:val="00BE7EF7"/>
    <w:pPr>
      <w:spacing w:after="0" w:line="360" w:lineRule="auto"/>
    </w:pPr>
    <w:rPr>
      <w:rFonts w:ascii="Times New Roman" w:hAnsi="Times New Roman"/>
      <w:kern w:val="0"/>
      <w:sz w:val="24"/>
      <w14:ligatures w14:val="none"/>
    </w:rPr>
  </w:style>
  <w:style w:type="paragraph" w:styleId="Caption">
    <w:name w:val="caption"/>
    <w:basedOn w:val="Normal"/>
    <w:next w:val="Normal"/>
    <w:uiPriority w:val="35"/>
    <w:unhideWhenUsed/>
    <w:qFormat/>
    <w:rsid w:val="00BE7EF7"/>
    <w:pPr>
      <w:keepNext/>
      <w:spacing w:after="120" w:line="240" w:lineRule="auto"/>
      <w:contextualSpacing/>
      <w:jc w:val="center"/>
    </w:pPr>
    <w:rPr>
      <w:rFonts w:ascii="Times New Roman" w:hAnsi="Times New Roman"/>
      <w:b/>
      <w:bCs/>
      <w:noProof/>
      <w:color w:val="156082" w:themeColor="accent1"/>
      <w:kern w:val="0"/>
      <w:sz w:val="24"/>
      <w:szCs w:val="24"/>
      <w14:ligatures w14:val="none"/>
    </w:rPr>
  </w:style>
  <w:style w:type="paragraph" w:styleId="CommentText">
    <w:name w:val="annotation text"/>
    <w:basedOn w:val="Normal"/>
    <w:link w:val="CommentTextChar"/>
    <w:uiPriority w:val="99"/>
    <w:unhideWhenUsed/>
    <w:rsid w:val="00BE7EF7"/>
    <w:pPr>
      <w:overflowPunct w:val="0"/>
      <w:autoSpaceDE w:val="0"/>
      <w:autoSpaceDN w:val="0"/>
      <w:adjustRightInd w:val="0"/>
      <w:spacing w:before="240" w:after="0" w:line="480" w:lineRule="auto"/>
      <w:ind w:firstLine="720"/>
      <w:textAlignment w:val="baseline"/>
      <w:outlineLvl w:val="1"/>
    </w:pPr>
    <w:rPr>
      <w:rFonts w:ascii="Times New Roman" w:eastAsiaTheme="majorEastAsia" w:hAnsi="Times New Roman" w:cs="Times New Roman"/>
      <w:bCs/>
      <w:noProof/>
      <w:kern w:val="0"/>
      <w:sz w:val="24"/>
      <w:szCs w:val="24"/>
      <w14:ligatures w14:val="none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E7EF7"/>
    <w:rPr>
      <w:rFonts w:ascii="Times New Roman" w:eastAsiaTheme="majorEastAsia" w:hAnsi="Times New Roman" w:cs="Times New Roman"/>
      <w:bCs/>
      <w:noProof/>
      <w:kern w:val="0"/>
      <w:sz w:val="24"/>
      <w:szCs w:val="24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BE7EF7"/>
    <w:rPr>
      <w:sz w:val="16"/>
      <w:szCs w:val="16"/>
    </w:rPr>
  </w:style>
  <w:style w:type="character" w:customStyle="1" w:styleId="Code">
    <w:name w:val="Code"/>
    <w:basedOn w:val="DefaultParagraphFont"/>
    <w:uiPriority w:val="1"/>
    <w:qFormat/>
    <w:rsid w:val="00BE7EF7"/>
    <w:rPr>
      <w:rFonts w:asciiTheme="minorHAnsi" w:hAnsiTheme="minorHAnsi"/>
      <w:i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chris.kreider/Dropbox/Documents/work/CNU/service/Textbooks/Materials/OnlineMaterials/Tutorial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TutorialTemplate.dotx</Template>
  <TotalTime>2</TotalTime>
  <Pages>4</Pages>
  <Words>181</Words>
  <Characters>1034</Characters>
  <Application>Microsoft Office Word</Application>
  <DocSecurity>0</DocSecurity>
  <Lines>8</Lines>
  <Paragraphs>2</Paragraphs>
  <ScaleCrop>false</ScaleCrop>
  <Company/>
  <LinksUpToDate>false</LinksUpToDate>
  <CharactersWithSpaces>1213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Christopher Kreider</dc:creator>
  <cp:keywords/>
  <dc:description/>
  <cp:lastModifiedBy>Christopher Kreider</cp:lastModifiedBy>
  <cp:revision>1</cp:revision>
  <dcterms:created xsi:type="dcterms:W3CDTF">2026-04-15T14:45:00Z</dcterms:created>
  <dcterms:modified xsi:type="dcterms:W3CDTF">2026-04-15T14:47:00Z</dcterms:modified>
</cp:coreProperties>
</file>